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P-13633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Trockenbauarbeiten - Gesamtschule Münster-West_Erweiterungsneubau_TP1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2026-0579-23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Trockenbauarbeiten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